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BF" w:rsidRPr="003C39BF" w:rsidRDefault="003C39BF" w:rsidP="003C39B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7"/>
      </w:tblGrid>
      <w:tr w:rsidR="00665B4E" w:rsidRPr="00F67F8F" w:rsidTr="00202884">
        <w:trPr>
          <w:trHeight w:hRule="exact" w:val="1928"/>
        </w:trPr>
        <w:tc>
          <w:tcPr>
            <w:tcW w:w="9853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922305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3F372538" wp14:editId="419BA538">
                      <wp:extent cx="535940" cy="668020"/>
                      <wp:effectExtent l="9525" t="19050" r="6985" b="8255"/>
                      <wp:docPr id="8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INMMA&#10;AADaAAAADwAAAGRycy9kb3ducmV2LnhtbESPQWvCQBSE7wX/w/IEL0U39VCa1FViQREhh8b8gEf2&#10;NQlm34bsahJ/vVso9DjMzDfMZjeaVtypd41lBW+rCARxaXXDlYLiclh+gHAeWWNrmRRM5GC3nb1s&#10;MNF24G+6574SAcIuQQW1910ipStrMuhWtiMO3o/tDfog+0rqHocAN61cR9G7NNhwWKixo6+aymt+&#10;MwpSyuMHdwdzTvfDa6abPCuOk1KL+Zh+gvA0+v/wX/ukFcTweyXc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iINM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B5cQA&#10;AADbAAAADwAAAGRycy9kb3ducmV2LnhtbESPS2vDQAyE74X8h0WB3Jp1Ai6Jm01oAoWmt7wOuQmv&#10;apt6tca7fuTfV4dCbhIzmvm02Y2uVj21ofJsYDFPQBHn3lZcGLhePl9XoEJEtlh7JgMPCrDbTl42&#10;mFk/8In6cyyUhHDI0EAZY5NpHfKSHIa5b4hF+/GtwyhrW2jb4iDhrtbLJHnTDiuWhhIbOpSU/547&#10;Z2A40mNY2pte7Q/fad/d0259TY2ZTcePd1CRxvg0/19/WcEXevlFBt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KweXEAAAA2wAAAA8AAAAAAAAAAAAAAAAAmAIAAGRycy9k&#10;b3ducmV2LnhtbFBLBQYAAAAABAAEAPUAAACJAwAAAAA=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SnMIA&#10;AADbAAAADwAAAGRycy9kb3ducmV2LnhtbERPTWvCQBC9F/wPywi91U0ClhpdRZSA0FPTXnobsmM2&#10;mp2N2U1M++u7hUJv83ifs9lNthUj9b5xrCBdJCCIK6cbrhV8vBdPLyB8QNbYOiYFX+Rht509bDDX&#10;7s5vNJahFjGEfY4KTAhdLqWvDFn0C9cRR+7seoshwr6Wusd7DLetzJLkWVpsODYY7OhgqLqWg1VQ&#10;Zrfs9ftohsKhrZbnaXU5fa6UepxP+zWIQFP4F/+5TzrOT+H3l3i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BKcwgAAANsAAAAPAAAAAAAAAAAAAAAAAJgCAABkcnMvZG93&#10;bnJldi54bWxQSwUGAAAAAAQABAD1AAAAhwMAAAAA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uRcAA&#10;AADbAAAADwAAAGRycy9kb3ducmV2LnhtbERP24rCMBB9F/Yfwgj7pqkuiHRNi11QfFHw8gFjMzZl&#10;m0lpoq1/b4SFfZvDuc4qH2wjHtT52rGC2TQBQVw6XXOl4HLeTJYgfEDW2DgmBU/ykGcfoxWm2vV8&#10;pMcpVCKGsE9RgQmhTaX0pSGLfupa4sjdXGcxRNhVUnfYx3DbyHmSLKTFmmODwZZ+DJW/p7tVsD/0&#10;h3C5P4si2WyvJd+K5mttlPocD+tvEIGG8C/+c+90nD+H9y/xAJm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uRcAAAADb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vBMAA&#10;AADbAAAADwAAAGRycy9kb3ducmV2LnhtbERPS4vCMBC+C/6HMIIXWVMfiNs1igiCe7S7B49DMzZl&#10;m0lNotZ/vxEEb/PxPWe16WwjbuRD7VjBZJyBIC6drrlS8Puz/1iCCBFZY+OYFDwowGbd760w1+7O&#10;R7oVsRIphEOOCkyMbS5lKA1ZDGPXEifu7LzFmKCvpPZ4T+G2kdMsW0iLNacGgy3tDJV/xdUq+HQX&#10;b2eVOePpWmy/J/XoNN+NlBoOuu0XiEhdfItf7oNO82fw/CUd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SvBMAAAADbAAAADwAAAAAAAAAAAAAAAACYAgAAZHJzL2Rvd25y&#10;ZXYueG1sUEsFBgAAAAAEAAQA9QAAAIUDAAAAAA=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LIb4A&#10;AADbAAAADwAAAGRycy9kb3ducmV2LnhtbERPTYvCMBC9C/sfwizszabKIlpNiygLexHUXe9DM7bF&#10;ZhKbqPXfG0HwNo/3OYuiN624UucbywpGSQqCuLS64UrB/9/PcArCB2SNrWVScCcPRf4xWGCm7Y13&#10;dN2HSsQQ9hkqqENwmZS+rMmgT6wjjtzRdgZDhF0ldYe3GG5aOU7TiTTYcGyo0dGqpvK0vxgFF91u&#10;3Hp7Dum4X6E+NrOD81qpr89+OQcRqA9v8cv9q+P8b3j+Eg+Q+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ZCyG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202884">
        <w:tc>
          <w:tcPr>
            <w:tcW w:w="9853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D625B1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202884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202884">
        <w:trPr>
          <w:trHeight w:val="2155"/>
        </w:trPr>
        <w:tc>
          <w:tcPr>
            <w:tcW w:w="9853" w:type="dxa"/>
            <w:gridSpan w:val="5"/>
            <w:shd w:val="clear" w:color="auto" w:fill="auto"/>
          </w:tcPr>
          <w:p w:rsidR="00B269AE" w:rsidRPr="009D336B" w:rsidRDefault="006535B4" w:rsidP="006535B4">
            <w:pPr>
              <w:spacing w:before="480" w:after="480" w:line="240" w:lineRule="exact"/>
              <w:ind w:right="5103"/>
              <w:jc w:val="both"/>
            </w:pPr>
            <w:r w:rsidRPr="006535B4">
              <w:t>О внесении изменени</w:t>
            </w:r>
            <w:r>
              <w:t>я</w:t>
            </w:r>
            <w:r w:rsidRPr="006535B4">
              <w:t xml:space="preserve"> в </w:t>
            </w:r>
            <w:r>
              <w:t>Порядо</w:t>
            </w:r>
            <w:r w:rsidRPr="006535B4">
              <w:t xml:space="preserve">к материального и социального обеспечения председателя и аудитора Контрольно-ревизионной комиссии города Усть-Илимска, </w:t>
            </w:r>
            <w:proofErr w:type="gramStart"/>
            <w:r w:rsidRPr="006535B4">
              <w:t>замещающих</w:t>
            </w:r>
            <w:proofErr w:type="gramEnd"/>
            <w:r w:rsidRPr="006535B4">
              <w:t xml:space="preserve"> муниципальные должности в муниципальном образовании город Усть-Илимск, утвержденн</w:t>
            </w:r>
            <w:r>
              <w:t xml:space="preserve">ый </w:t>
            </w:r>
            <w:r w:rsidRPr="006535B4">
              <w:t>решением Городской Думы го</w:t>
            </w:r>
            <w:r>
              <w:t>рода Усть-Илимска от 26.01.2022</w:t>
            </w:r>
            <w:r w:rsidRPr="006535B4">
              <w:t>г. № 33/234</w:t>
            </w:r>
            <w:r w:rsidR="0092230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1" layoutInCell="1" allowOverlap="1" wp14:anchorId="2DB51358" wp14:editId="16B3E3D9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5080" t="12065" r="10160" b="8890"/>
                      <wp:wrapNone/>
                      <wp:docPr id="1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3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6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5.65pt;margin-top:22.7pt;width:226.8pt;height:2.85pt;z-index:-251659264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</w:p>
        </w:tc>
      </w:tr>
    </w:tbl>
    <w:p w:rsidR="00C45196" w:rsidRPr="00C45196" w:rsidRDefault="006535B4" w:rsidP="00C451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6535B4">
        <w:rPr>
          <w:color w:val="000000"/>
        </w:rPr>
        <w:t>В целях соблюдения минимального соотношения оплаты труда лиц, замещающих муниципальные должности в Контрольно-ревизионной комиссии города Усть-Илимска, к размеру оплаты труда главы муниципального образования город Усть-Илимск без учета выплат за работу со сведениями, составляющими государственную тайну, в соответствии с Законом Иркутской об</w:t>
      </w:r>
      <w:r>
        <w:rPr>
          <w:color w:val="000000"/>
        </w:rPr>
        <w:t>ласти от 05.07.2023г. № 97-ОЗ «</w:t>
      </w:r>
      <w:r w:rsidRPr="006535B4">
        <w:rPr>
          <w:color w:val="000000"/>
        </w:rPr>
        <w:t>Об отдельных вопросах материального и социального обеспечения лиц, замещающих муниципальные должности в контрольно-счетных органах муниципальных</w:t>
      </w:r>
      <w:proofErr w:type="gramEnd"/>
      <w:r w:rsidRPr="006535B4">
        <w:rPr>
          <w:color w:val="000000"/>
        </w:rPr>
        <w:t xml:space="preserve"> образований Иркутской области</w:t>
      </w:r>
      <w:r>
        <w:rPr>
          <w:color w:val="000000"/>
        </w:rPr>
        <w:t>»</w:t>
      </w:r>
      <w:r w:rsidRPr="006535B4">
        <w:rPr>
          <w:color w:val="000000"/>
        </w:rPr>
        <w:t>, руководствуясь статьями 23, 25, 34, 43 Устава муниципального образования город Усть-Илимск, Городская Дума</w:t>
      </w:r>
      <w:r w:rsidR="00292961" w:rsidRPr="00292961">
        <w:rPr>
          <w:color w:val="000000"/>
        </w:rPr>
        <w:t xml:space="preserve">, </w:t>
      </w:r>
      <w:r>
        <w:rPr>
          <w:color w:val="000000"/>
        </w:rPr>
        <w:t>–</w:t>
      </w:r>
    </w:p>
    <w:p w:rsidR="00C45196" w:rsidRPr="00292961" w:rsidRDefault="00C45196" w:rsidP="00C45196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292961">
        <w:rPr>
          <w:b/>
          <w:color w:val="000000"/>
        </w:rPr>
        <w:t>РЕШИЛА:</w:t>
      </w:r>
    </w:p>
    <w:p w:rsidR="006535B4" w:rsidRDefault="006535B4" w:rsidP="006535B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535B4">
        <w:rPr>
          <w:color w:val="000000"/>
        </w:rPr>
        <w:t xml:space="preserve">1. Внести в Порядок материального и социального обеспечения председателя и аудитора Контрольно-ревизионной комиссии города Усть-Илимска, </w:t>
      </w:r>
      <w:proofErr w:type="gramStart"/>
      <w:r w:rsidRPr="006535B4">
        <w:rPr>
          <w:color w:val="000000"/>
        </w:rPr>
        <w:t>замещающих</w:t>
      </w:r>
      <w:proofErr w:type="gramEnd"/>
      <w:r w:rsidRPr="006535B4">
        <w:rPr>
          <w:color w:val="000000"/>
        </w:rPr>
        <w:t xml:space="preserve"> муниципальные должности в муниципальном образовании город Усть-Илимск, </w:t>
      </w:r>
      <w:proofErr w:type="gramStart"/>
      <w:r w:rsidRPr="006535B4">
        <w:rPr>
          <w:color w:val="000000"/>
        </w:rPr>
        <w:t>утвержденный</w:t>
      </w:r>
      <w:proofErr w:type="gramEnd"/>
      <w:r w:rsidRPr="006535B4">
        <w:rPr>
          <w:color w:val="000000"/>
        </w:rPr>
        <w:t xml:space="preserve"> решением Городской Думы города Усть-Илимска от 26.01.2022г. № 33/234, следующ</w:t>
      </w:r>
      <w:r>
        <w:rPr>
          <w:color w:val="000000"/>
        </w:rPr>
        <w:t>ее</w:t>
      </w:r>
      <w:r w:rsidRPr="006535B4">
        <w:rPr>
          <w:color w:val="000000"/>
        </w:rPr>
        <w:t xml:space="preserve"> изменени</w:t>
      </w:r>
      <w:r>
        <w:rPr>
          <w:color w:val="000000"/>
        </w:rPr>
        <w:t>е</w:t>
      </w:r>
      <w:r w:rsidRPr="006535B4">
        <w:rPr>
          <w:color w:val="000000"/>
        </w:rPr>
        <w:t>:</w:t>
      </w:r>
    </w:p>
    <w:p w:rsidR="006535B4" w:rsidRPr="006535B4" w:rsidRDefault="00DC7DCC" w:rsidP="006535B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C7DCC">
        <w:rPr>
          <w:color w:val="000000"/>
        </w:rPr>
        <w:t>пункт 11 изложить в следующей редакции:</w:t>
      </w:r>
    </w:p>
    <w:p w:rsidR="006535B4" w:rsidRPr="006535B4" w:rsidRDefault="00DC7DCC" w:rsidP="006535B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«</w:t>
      </w:r>
      <w:r w:rsidR="006535B4" w:rsidRPr="006535B4">
        <w:rPr>
          <w:color w:val="000000"/>
        </w:rPr>
        <w:t xml:space="preserve">11. Должностной оклад председателю, аудитору устанавливается в следующих </w:t>
      </w:r>
      <w:proofErr w:type="gramStart"/>
      <w:r w:rsidR="006535B4" w:rsidRPr="006535B4">
        <w:rPr>
          <w:color w:val="000000"/>
        </w:rPr>
        <w:t>размерах</w:t>
      </w:r>
      <w:proofErr w:type="gramEnd"/>
      <w:r w:rsidR="006535B4" w:rsidRPr="006535B4">
        <w:rPr>
          <w:color w:val="000000"/>
        </w:rPr>
        <w:t>:</w:t>
      </w:r>
    </w:p>
    <w:p w:rsidR="006535B4" w:rsidRPr="006535B4" w:rsidRDefault="006535B4" w:rsidP="006535B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535B4">
        <w:rPr>
          <w:color w:val="000000"/>
        </w:rPr>
        <w:t xml:space="preserve">1) председателю </w:t>
      </w:r>
      <w:r w:rsidR="00DC7DCC">
        <w:rPr>
          <w:color w:val="000000"/>
        </w:rPr>
        <w:t xml:space="preserve">– </w:t>
      </w:r>
      <w:r w:rsidR="00044A49">
        <w:rPr>
          <w:color w:val="000000"/>
        </w:rPr>
        <w:t xml:space="preserve">23 100 </w:t>
      </w:r>
      <w:r w:rsidRPr="006535B4">
        <w:rPr>
          <w:color w:val="000000"/>
        </w:rPr>
        <w:t>рублей;</w:t>
      </w:r>
    </w:p>
    <w:p w:rsidR="00DC7DCC" w:rsidRDefault="006535B4" w:rsidP="006535B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535B4">
        <w:rPr>
          <w:color w:val="000000"/>
        </w:rPr>
        <w:t xml:space="preserve">2) аудитору </w:t>
      </w:r>
      <w:r w:rsidR="00DC7DCC">
        <w:rPr>
          <w:color w:val="000000"/>
        </w:rPr>
        <w:t xml:space="preserve">– </w:t>
      </w:r>
      <w:r w:rsidR="00044A49">
        <w:rPr>
          <w:color w:val="000000"/>
        </w:rPr>
        <w:t xml:space="preserve">20 500 </w:t>
      </w:r>
      <w:r w:rsidR="00DC7DCC">
        <w:rPr>
          <w:color w:val="000000"/>
        </w:rPr>
        <w:t>рублей</w:t>
      </w:r>
      <w:proofErr w:type="gramStart"/>
      <w:r w:rsidRPr="006535B4">
        <w:rPr>
          <w:color w:val="000000"/>
        </w:rPr>
        <w:t>.</w:t>
      </w:r>
      <w:r w:rsidR="00DC7DCC">
        <w:rPr>
          <w:color w:val="000000"/>
        </w:rPr>
        <w:t>».</w:t>
      </w:r>
      <w:proofErr w:type="gramEnd"/>
    </w:p>
    <w:p w:rsidR="006535B4" w:rsidRDefault="006535B4" w:rsidP="00DC7D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535B4">
        <w:rPr>
          <w:color w:val="000000"/>
        </w:rPr>
        <w:t xml:space="preserve">2. </w:t>
      </w:r>
      <w:r w:rsidR="00C45196" w:rsidRPr="00C45196">
        <w:rPr>
          <w:color w:val="000000"/>
        </w:rPr>
        <w:t>Действие настоящего решения распространить на п</w:t>
      </w:r>
      <w:r w:rsidR="00084B58">
        <w:rPr>
          <w:color w:val="000000"/>
        </w:rPr>
        <w:t>равоотношения, возникшие с 01.03</w:t>
      </w:r>
      <w:r w:rsidR="00C45196" w:rsidRPr="00C45196">
        <w:rPr>
          <w:color w:val="000000"/>
        </w:rPr>
        <w:t>.2026г.</w:t>
      </w:r>
    </w:p>
    <w:p w:rsidR="00C45196" w:rsidRPr="00C45196" w:rsidRDefault="00C45196" w:rsidP="00C451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45196">
        <w:rPr>
          <w:color w:val="000000"/>
        </w:rPr>
        <w:t xml:space="preserve">3. </w:t>
      </w:r>
      <w:r w:rsidR="00817ECA" w:rsidRPr="00817ECA">
        <w:rPr>
          <w:color w:val="000000"/>
        </w:rPr>
        <w:t>Разместить насто</w:t>
      </w:r>
      <w:r w:rsidR="00DC7DCC">
        <w:rPr>
          <w:color w:val="000000"/>
        </w:rPr>
        <w:t>ящее решение в сетевом издании «UST-ILIMSK»</w:t>
      </w:r>
      <w:r w:rsidR="00817ECA" w:rsidRPr="00817ECA">
        <w:rPr>
          <w:color w:val="000000"/>
        </w:rPr>
        <w:t xml:space="preserve"> (</w:t>
      </w:r>
      <w:hyperlink r:id="rId7" w:history="1">
        <w:r w:rsidR="00470293" w:rsidRPr="00CF58AD">
          <w:rPr>
            <w:rStyle w:val="aa"/>
          </w:rPr>
          <w:t>www.усть-илимскофициальный.рф</w:t>
        </w:r>
      </w:hyperlink>
      <w:r w:rsidR="00817ECA" w:rsidRPr="00817ECA">
        <w:rPr>
          <w:color w:val="000000"/>
        </w:rPr>
        <w:t xml:space="preserve">), на официальных сайтах </w:t>
      </w:r>
      <w:proofErr w:type="gramStart"/>
      <w:r w:rsidR="00817ECA" w:rsidRPr="00817ECA">
        <w:rPr>
          <w:color w:val="000000"/>
        </w:rPr>
        <w:t>Городской</w:t>
      </w:r>
      <w:proofErr w:type="gramEnd"/>
      <w:r w:rsidR="00817ECA" w:rsidRPr="00817ECA">
        <w:rPr>
          <w:color w:val="000000"/>
        </w:rPr>
        <w:t xml:space="preserve"> Думы города Усть-Илимска, Администрации города Усть-Илимска.</w:t>
      </w:r>
      <w:r w:rsidR="00817ECA" w:rsidRPr="00C45196">
        <w:rPr>
          <w:color w:val="000000"/>
        </w:rPr>
        <w:t xml:space="preserve"> </w:t>
      </w:r>
    </w:p>
    <w:p w:rsidR="0094706D" w:rsidRDefault="0094706D" w:rsidP="000E1441">
      <w:pPr>
        <w:jc w:val="both"/>
        <w:rPr>
          <w:b/>
        </w:rPr>
      </w:pPr>
    </w:p>
    <w:p w:rsidR="009D16FC" w:rsidRDefault="009D16FC" w:rsidP="000E1441">
      <w:pPr>
        <w:jc w:val="both"/>
        <w:rPr>
          <w:b/>
        </w:rPr>
      </w:pPr>
    </w:p>
    <w:p w:rsidR="009D16FC" w:rsidRDefault="009D16FC" w:rsidP="000E1441">
      <w:pPr>
        <w:jc w:val="both"/>
        <w:rPr>
          <w:b/>
        </w:rPr>
      </w:pPr>
    </w:p>
    <w:p w:rsidR="0003675F" w:rsidRDefault="00755678" w:rsidP="000E1441">
      <w:pPr>
        <w:jc w:val="both"/>
        <w:rPr>
          <w:b/>
        </w:rPr>
      </w:pPr>
      <w:r>
        <w:rPr>
          <w:b/>
        </w:rPr>
        <w:t>Председатель</w:t>
      </w:r>
      <w:r w:rsidR="00D40121" w:rsidRPr="0008337F">
        <w:rPr>
          <w:b/>
        </w:rPr>
        <w:t xml:space="preserve"> Городской Думы                                  </w:t>
      </w:r>
      <w:r w:rsidR="00D40121">
        <w:rPr>
          <w:b/>
        </w:rPr>
        <w:t xml:space="preserve">                         </w:t>
      </w:r>
      <w:r>
        <w:rPr>
          <w:b/>
        </w:rPr>
        <w:t xml:space="preserve">           </w:t>
      </w:r>
      <w:r w:rsidR="000E1441">
        <w:rPr>
          <w:b/>
        </w:rPr>
        <w:t xml:space="preserve">    А.П. Чихирьков</w:t>
      </w:r>
    </w:p>
    <w:p w:rsidR="00817ECA" w:rsidRDefault="00817ECA" w:rsidP="000E1441">
      <w:pPr>
        <w:jc w:val="both"/>
        <w:rPr>
          <w:b/>
        </w:rPr>
      </w:pPr>
    </w:p>
    <w:p w:rsidR="00005017" w:rsidRDefault="00817ECA" w:rsidP="000F6E8A">
      <w:pPr>
        <w:autoSpaceDE w:val="0"/>
        <w:autoSpaceDN w:val="0"/>
        <w:adjustRightInd w:val="0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>Мэр города</w:t>
      </w:r>
      <w:r>
        <w:rPr>
          <w:b/>
          <w:iCs/>
          <w:color w:val="000000" w:themeColor="text1"/>
        </w:rPr>
        <w:tab/>
        <w:t xml:space="preserve">      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      </w:t>
      </w:r>
      <w:r w:rsidR="00747A47">
        <w:rPr>
          <w:b/>
          <w:iCs/>
          <w:color w:val="000000" w:themeColor="text1"/>
        </w:rPr>
        <w:t xml:space="preserve">     </w:t>
      </w:r>
      <w:r>
        <w:rPr>
          <w:b/>
          <w:iCs/>
          <w:color w:val="000000" w:themeColor="text1"/>
        </w:rPr>
        <w:t>Э.В. Симонов</w:t>
      </w:r>
    </w:p>
    <w:p w:rsidR="00CB2D73" w:rsidRPr="008064A4" w:rsidRDefault="00CB2D73" w:rsidP="00CB2D73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581FB9">
        <w:rPr>
          <w:b/>
        </w:rPr>
        <w:lastRenderedPageBreak/>
        <w:t>Пояснительная записка</w:t>
      </w:r>
    </w:p>
    <w:p w:rsidR="00CB2D73" w:rsidRPr="00581FB9" w:rsidRDefault="00CB2D73" w:rsidP="00CB2D73">
      <w:pPr>
        <w:jc w:val="center"/>
        <w:rPr>
          <w:b/>
        </w:rPr>
      </w:pPr>
      <w:r w:rsidRPr="00581FB9">
        <w:rPr>
          <w:b/>
        </w:rPr>
        <w:t xml:space="preserve">к проекту </w:t>
      </w:r>
      <w:proofErr w:type="gramStart"/>
      <w:r>
        <w:rPr>
          <w:b/>
        </w:rPr>
        <w:t xml:space="preserve">решения </w:t>
      </w:r>
      <w:r w:rsidRPr="00581FB9">
        <w:rPr>
          <w:b/>
        </w:rPr>
        <w:t>муниципального правового акта органа местного самоуправления муниципального образования</w:t>
      </w:r>
      <w:proofErr w:type="gramEnd"/>
      <w:r w:rsidRPr="00581FB9">
        <w:rPr>
          <w:b/>
        </w:rPr>
        <w:t xml:space="preserve"> город Усть-Илимск</w:t>
      </w:r>
    </w:p>
    <w:p w:rsidR="00CB2D73" w:rsidRPr="00581FB9" w:rsidRDefault="00CB2D73" w:rsidP="00CB2D73">
      <w:pPr>
        <w:jc w:val="center"/>
        <w:rPr>
          <w:b/>
        </w:rPr>
      </w:pPr>
    </w:p>
    <w:p w:rsidR="00CB2D73" w:rsidRPr="00581FB9" w:rsidRDefault="00CB2D73" w:rsidP="00CB2D73">
      <w:pPr>
        <w:jc w:val="both"/>
      </w:pPr>
      <w:r w:rsidRPr="00581FB9">
        <w:rPr>
          <w:b/>
          <w:u w:val="single"/>
        </w:rPr>
        <w:t>Тип проекта правового акта:</w:t>
      </w:r>
      <w:r w:rsidRPr="00581FB9">
        <w:rPr>
          <w:b/>
          <w:bCs/>
        </w:rPr>
        <w:t xml:space="preserve"> </w:t>
      </w:r>
      <w:r w:rsidRPr="00581FB9">
        <w:t>решение Городской Думы города Усть-Илимска.</w:t>
      </w:r>
    </w:p>
    <w:p w:rsidR="00CB2D73" w:rsidRPr="00581FB9" w:rsidRDefault="00CB2D73" w:rsidP="00CB2D73">
      <w:pPr>
        <w:jc w:val="both"/>
        <w:rPr>
          <w:b/>
          <w:u w:val="single"/>
        </w:rPr>
      </w:pPr>
    </w:p>
    <w:p w:rsidR="00CB2D73" w:rsidRPr="00581FB9" w:rsidRDefault="00CB2D73" w:rsidP="00CB2D73">
      <w:pPr>
        <w:jc w:val="both"/>
      </w:pPr>
      <w:r w:rsidRPr="00581FB9">
        <w:rPr>
          <w:b/>
          <w:u w:val="single"/>
        </w:rPr>
        <w:t>Наименование проекта правового акта:</w:t>
      </w:r>
      <w:r w:rsidRPr="00581FB9">
        <w:rPr>
          <w:b/>
        </w:rPr>
        <w:t xml:space="preserve"> </w:t>
      </w:r>
      <w:r>
        <w:rPr>
          <w:b/>
        </w:rPr>
        <w:t>«</w:t>
      </w:r>
      <w:r w:rsidRPr="00CB2D73">
        <w:t xml:space="preserve">О внесении изменения в Порядок материального и социального обеспечения председателя и аудитора Контрольно-ревизионной комиссии города Усть-Илимска, </w:t>
      </w:r>
      <w:proofErr w:type="gramStart"/>
      <w:r w:rsidRPr="00CB2D73">
        <w:t>замещающих</w:t>
      </w:r>
      <w:proofErr w:type="gramEnd"/>
      <w:r w:rsidRPr="00CB2D73">
        <w:t xml:space="preserve"> муниципальные должности в муниципальном образовании город Усть-Илимск, утвержденный решением Городской Думы города Усть-Илимска от 26.01.2022г. № 33/234</w:t>
      </w:r>
      <w:r>
        <w:rPr>
          <w:bCs/>
        </w:rPr>
        <w:t>»</w:t>
      </w:r>
      <w:r>
        <w:t>.</w:t>
      </w:r>
    </w:p>
    <w:p w:rsidR="00CB2D73" w:rsidRPr="00581FB9" w:rsidRDefault="00CB2D73" w:rsidP="00CB2D73">
      <w:pPr>
        <w:jc w:val="both"/>
        <w:rPr>
          <w:b/>
          <w:u w:val="single"/>
        </w:rPr>
      </w:pPr>
    </w:p>
    <w:p w:rsidR="00CB2D73" w:rsidRPr="00581FB9" w:rsidRDefault="00CB2D73" w:rsidP="00CB2D73">
      <w:pPr>
        <w:jc w:val="both"/>
      </w:pPr>
      <w:r w:rsidRPr="00581FB9">
        <w:rPr>
          <w:b/>
          <w:u w:val="single"/>
        </w:rPr>
        <w:t>Субъект правотворческой инициативы:</w:t>
      </w:r>
      <w:r w:rsidRPr="00581FB9">
        <w:rPr>
          <w:b/>
        </w:rPr>
        <w:t xml:space="preserve"> </w:t>
      </w:r>
      <w:r w:rsidRPr="00581FB9">
        <w:t xml:space="preserve">председатель </w:t>
      </w:r>
      <w:r w:rsidR="00E01289">
        <w:t>Городской Думы</w:t>
      </w:r>
      <w:r>
        <w:t xml:space="preserve"> города Усть-Илимска</w:t>
      </w:r>
    </w:p>
    <w:p w:rsidR="00CB2D73" w:rsidRPr="00581FB9" w:rsidRDefault="00CB2D73" w:rsidP="00CB2D73">
      <w:pPr>
        <w:jc w:val="both"/>
        <w:rPr>
          <w:b/>
          <w:u w:val="single"/>
        </w:rPr>
      </w:pPr>
    </w:p>
    <w:p w:rsidR="009B6381" w:rsidRDefault="00CB2D73" w:rsidP="00E01289">
      <w:pPr>
        <w:jc w:val="both"/>
      </w:pPr>
      <w:proofErr w:type="gramStart"/>
      <w:r w:rsidRPr="00581FB9">
        <w:rPr>
          <w:b/>
          <w:u w:val="single"/>
        </w:rPr>
        <w:t>Правовое обоснование принятия проекта правового акта:</w:t>
      </w:r>
      <w:r w:rsidR="00E21AD8">
        <w:rPr>
          <w:b/>
        </w:rPr>
        <w:t xml:space="preserve"> </w:t>
      </w:r>
      <w:r w:rsidR="00E01289">
        <w:t>проект</w:t>
      </w:r>
      <w:r w:rsidR="00E21AD8">
        <w:t xml:space="preserve"> решения Городс</w:t>
      </w:r>
      <w:r w:rsidR="00E01289">
        <w:t xml:space="preserve">кой Думы города Усть-Илимска «О </w:t>
      </w:r>
      <w:r w:rsidR="00E21AD8">
        <w:t>внесении изменения в раздел 2 Порядка оплаты труда выборных должностных</w:t>
      </w:r>
      <w:r w:rsidR="00E01289">
        <w:t xml:space="preserve"> </w:t>
      </w:r>
      <w:r w:rsidR="00E21AD8">
        <w:t>лиц органов местного самоуправления муниципального образования город Усть</w:t>
      </w:r>
      <w:r w:rsidR="00E01289">
        <w:t>-</w:t>
      </w:r>
      <w:r w:rsidR="00E21AD8">
        <w:t>Илимск, осуществляющих свои полномочия на постоянной основе,</w:t>
      </w:r>
      <w:r w:rsidR="00E01289">
        <w:t xml:space="preserve"> </w:t>
      </w:r>
      <w:r w:rsidR="00E21AD8">
        <w:t>утвержденного решением Городской Думы города Усть-Илимска от 26.05.2010</w:t>
      </w:r>
      <w:r w:rsidR="00E01289">
        <w:t xml:space="preserve"> </w:t>
      </w:r>
      <w:r w:rsidR="00E21AD8">
        <w:t>г.</w:t>
      </w:r>
      <w:r w:rsidR="00E01289">
        <w:t xml:space="preserve"> № 13/66»</w:t>
      </w:r>
      <w:r w:rsidR="009B6381">
        <w:t>,</w:t>
      </w:r>
      <w:r w:rsidR="009B6381" w:rsidRPr="009B6381">
        <w:t xml:space="preserve"> </w:t>
      </w:r>
      <w:r w:rsidR="009B6381">
        <w:t>Закона</w:t>
      </w:r>
      <w:r w:rsidR="009B6381" w:rsidRPr="009B6381">
        <w:t xml:space="preserve"> Иркутской области от 05.07.2023г. № 97-ОЗ «Об отдельных вопросах материального и</w:t>
      </w:r>
      <w:proofErr w:type="gramEnd"/>
      <w:r w:rsidR="009B6381" w:rsidRPr="009B6381">
        <w:t xml:space="preserve"> социального обеспечения лиц, замещающих муниципальные должности в контрольно-счетных </w:t>
      </w:r>
      <w:proofErr w:type="gramStart"/>
      <w:r w:rsidR="009B6381" w:rsidRPr="009B6381">
        <w:t>органах</w:t>
      </w:r>
      <w:proofErr w:type="gramEnd"/>
      <w:r w:rsidR="009B6381" w:rsidRPr="009B6381">
        <w:t xml:space="preserve"> муниципальных образований Иркутской области»</w:t>
      </w:r>
      <w:r w:rsidR="001E5679">
        <w:t xml:space="preserve"> (далее – Закон № 97-ОЗ)</w:t>
      </w:r>
      <w:r w:rsidR="009B6381">
        <w:t>.</w:t>
      </w:r>
    </w:p>
    <w:p w:rsidR="00CB2D73" w:rsidRDefault="009B6381" w:rsidP="00CB2D73">
      <w:pPr>
        <w:jc w:val="both"/>
      </w:pPr>
      <w:proofErr w:type="gramStart"/>
      <w:r w:rsidRPr="009B6381">
        <w:t xml:space="preserve">Проектом устанавливаются должностные оклады </w:t>
      </w:r>
      <w:r w:rsidR="00D831E3">
        <w:t>в цел</w:t>
      </w:r>
      <w:r w:rsidR="001E5679">
        <w:t>ях</w:t>
      </w:r>
      <w:r w:rsidR="001E5679" w:rsidRPr="001E5679">
        <w:t xml:space="preserve"> соблюдения минимального соотношения размера оплаты труда лиц, замещающих муниципальные должности в контрольно-счетных органам муниципальных образованиях Иркутской области, к размеру оплаты труда главы муниципального образования Иркутской области</w:t>
      </w:r>
      <w:r w:rsidR="001E5679">
        <w:t xml:space="preserve"> (с учетом изменений)</w:t>
      </w:r>
      <w:r w:rsidR="001E5679" w:rsidRPr="001E5679">
        <w:t xml:space="preserve">, установленного Законом </w:t>
      </w:r>
      <w:r w:rsidR="001E5679">
        <w:t xml:space="preserve">№ 97-ОЗ  </w:t>
      </w:r>
      <w:r w:rsidRPr="009B6381">
        <w:t>–</w:t>
      </w:r>
      <w:r>
        <w:t xml:space="preserve"> </w:t>
      </w:r>
      <w:r w:rsidRPr="009B6381">
        <w:t>75% по председателю</w:t>
      </w:r>
      <w:r>
        <w:t xml:space="preserve">, </w:t>
      </w:r>
      <w:r w:rsidRPr="009B6381">
        <w:t>60% по аудитору</w:t>
      </w:r>
      <w:r w:rsidR="001E5679">
        <w:t>.</w:t>
      </w:r>
      <w:proofErr w:type="gramEnd"/>
    </w:p>
    <w:p w:rsidR="001E5679" w:rsidRPr="001E5679" w:rsidRDefault="001E5679" w:rsidP="00CB2D73">
      <w:pPr>
        <w:jc w:val="both"/>
      </w:pPr>
    </w:p>
    <w:p w:rsidR="00CB2D73" w:rsidRPr="00581FB9" w:rsidRDefault="00CB2D73" w:rsidP="00CB2D73">
      <w:pPr>
        <w:jc w:val="both"/>
      </w:pPr>
      <w:proofErr w:type="gramStart"/>
      <w:r w:rsidRPr="00581FB9">
        <w:rPr>
          <w:b/>
          <w:u w:val="single"/>
        </w:rPr>
        <w:t>Место будущего акта в системе действующих  муниципальных правовых актов (соотношение с муниципальными правовыми актами, обладающими большей и (или) меньшей юридической силой):</w:t>
      </w:r>
      <w:r w:rsidRPr="00581FB9">
        <w:rPr>
          <w:b/>
        </w:rPr>
        <w:t xml:space="preserve"> </w:t>
      </w:r>
      <w:r w:rsidRPr="00581FB9">
        <w:t>проект правового акта не противоречит Конституции Российской Федерации, федеральным законам и иным правовым актам Российской Федерации, законам и  иным нормативным правовым актам Иркутской области, Уставу муниципального образования город Усть-Илимск и иным нормативным правым актам муниципального образования город Усть-Илимск.</w:t>
      </w:r>
      <w:proofErr w:type="gramEnd"/>
    </w:p>
    <w:p w:rsidR="00CB2D73" w:rsidRDefault="00CB2D73" w:rsidP="00CB2D73">
      <w:pPr>
        <w:jc w:val="both"/>
      </w:pPr>
      <w:r w:rsidRPr="00581FB9">
        <w:t>Источником официального о</w:t>
      </w:r>
      <w:r>
        <w:t xml:space="preserve">публикования проекта является </w:t>
      </w:r>
      <w:r w:rsidRPr="00581FB9">
        <w:t>сетевое издание «UST-ILIMSK» (www.усть-илимскофициальный</w:t>
      </w:r>
      <w:proofErr w:type="gramStart"/>
      <w:r w:rsidRPr="00581FB9">
        <w:t>.р</w:t>
      </w:r>
      <w:proofErr w:type="gramEnd"/>
      <w:r w:rsidRPr="00581FB9">
        <w:t>ф) и официальные сайты Городской Думы города Усть-Илимска, Ад</w:t>
      </w:r>
      <w:r>
        <w:t>министрации города Усть-Илимска.</w:t>
      </w:r>
    </w:p>
    <w:p w:rsidR="00CB2D73" w:rsidRPr="00581FB9" w:rsidRDefault="00CB2D73" w:rsidP="00CB2D73">
      <w:pPr>
        <w:jc w:val="both"/>
        <w:rPr>
          <w:b/>
          <w:u w:val="single"/>
        </w:rPr>
      </w:pPr>
      <w:r w:rsidRPr="00581FB9">
        <w:rPr>
          <w:b/>
          <w:u w:val="single"/>
        </w:rPr>
        <w:t xml:space="preserve"> </w:t>
      </w:r>
    </w:p>
    <w:p w:rsidR="00CB2D73" w:rsidRPr="00581FB9" w:rsidRDefault="00CB2D73" w:rsidP="00CB2D73">
      <w:pPr>
        <w:jc w:val="both"/>
      </w:pPr>
      <w:r w:rsidRPr="00581FB9">
        <w:rPr>
          <w:b/>
          <w:u w:val="single"/>
        </w:rPr>
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</w:r>
      <w:r w:rsidRPr="00581FB9">
        <w:rPr>
          <w:b/>
        </w:rPr>
        <w:t xml:space="preserve"> </w:t>
      </w:r>
      <w:r w:rsidRPr="002F315A">
        <w:t xml:space="preserve">принятие данного правого акта </w:t>
      </w:r>
      <w:r>
        <w:t xml:space="preserve">не </w:t>
      </w:r>
      <w:r w:rsidRPr="002F315A">
        <w:t>требует</w:t>
      </w:r>
      <w:r w:rsidR="00E21AD8">
        <w:t xml:space="preserve"> принятия, отмены или</w:t>
      </w:r>
      <w:r w:rsidRPr="002F315A">
        <w:t xml:space="preserve"> внесение изменений в </w:t>
      </w:r>
      <w:r>
        <w:rPr>
          <w:bCs/>
        </w:rPr>
        <w:t>муниципальные правовые акты</w:t>
      </w:r>
      <w:r w:rsidRPr="002F315A">
        <w:t>.</w:t>
      </w:r>
    </w:p>
    <w:p w:rsidR="00CB2D73" w:rsidRPr="00581FB9" w:rsidRDefault="00CB2D73" w:rsidP="00CB2D73">
      <w:pPr>
        <w:jc w:val="both"/>
        <w:rPr>
          <w:u w:val="single"/>
        </w:rPr>
      </w:pPr>
    </w:p>
    <w:p w:rsidR="00CB2D73" w:rsidRPr="00581FB9" w:rsidRDefault="00CB2D73" w:rsidP="00CB2D73">
      <w:pPr>
        <w:jc w:val="both"/>
      </w:pPr>
      <w:r w:rsidRPr="00581FB9">
        <w:rPr>
          <w:b/>
          <w:u w:val="single"/>
        </w:rPr>
        <w:t>Сведения о наличии (отсутствии) необходимости увеличения (уменьшения) расходов бюджета города:</w:t>
      </w:r>
      <w:r w:rsidRPr="00581FB9">
        <w:rPr>
          <w:b/>
        </w:rPr>
        <w:t xml:space="preserve"> </w:t>
      </w:r>
      <w:r w:rsidRPr="00581FB9">
        <w:t xml:space="preserve">принятие данного муниципального правового акта </w:t>
      </w:r>
      <w:r w:rsidR="008B3A04">
        <w:t xml:space="preserve">повлечет увеличение  расходной части </w:t>
      </w:r>
      <w:r w:rsidRPr="00581FB9">
        <w:t>бюджета города.</w:t>
      </w:r>
    </w:p>
    <w:p w:rsidR="00CB2D73" w:rsidRPr="00581FB9" w:rsidRDefault="00CB2D73" w:rsidP="00CB2D73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CB2D73" w:rsidRPr="00581FB9" w:rsidTr="00CB2D73">
        <w:trPr>
          <w:trHeight w:val="600"/>
        </w:trPr>
        <w:tc>
          <w:tcPr>
            <w:tcW w:w="4955" w:type="dxa"/>
          </w:tcPr>
          <w:p w:rsidR="00CB2D73" w:rsidRDefault="00CB2D73" w:rsidP="003B4246">
            <w:pPr>
              <w:jc w:val="both"/>
              <w:rPr>
                <w:b/>
                <w:bCs/>
              </w:rPr>
            </w:pPr>
          </w:p>
          <w:p w:rsidR="00CB2D73" w:rsidRPr="00581FB9" w:rsidRDefault="00CB2D73" w:rsidP="003B42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Председатель </w:t>
            </w:r>
            <w:r w:rsidR="00E21AD8">
              <w:rPr>
                <w:b/>
                <w:bCs/>
              </w:rPr>
              <w:t>Городской Думы</w:t>
            </w:r>
            <w:r>
              <w:rPr>
                <w:b/>
                <w:bCs/>
              </w:rPr>
              <w:t xml:space="preserve"> </w:t>
            </w:r>
            <w:r w:rsidRPr="00581FB9">
              <w:rPr>
                <w:b/>
                <w:bCs/>
              </w:rPr>
              <w:t xml:space="preserve">города Усть-Илимска </w:t>
            </w:r>
          </w:p>
          <w:p w:rsidR="00CB2D73" w:rsidRPr="00581FB9" w:rsidRDefault="00CB2D73" w:rsidP="003B4246">
            <w:pPr>
              <w:jc w:val="both"/>
              <w:rPr>
                <w:b/>
              </w:rPr>
            </w:pPr>
          </w:p>
        </w:tc>
        <w:tc>
          <w:tcPr>
            <w:tcW w:w="4956" w:type="dxa"/>
          </w:tcPr>
          <w:p w:rsidR="00CB2D73" w:rsidRPr="00581FB9" w:rsidRDefault="00CB2D73" w:rsidP="003B4246">
            <w:pPr>
              <w:jc w:val="both"/>
              <w:rPr>
                <w:b/>
              </w:rPr>
            </w:pPr>
          </w:p>
          <w:p w:rsidR="00CB2D73" w:rsidRDefault="00CB2D73" w:rsidP="003B4246">
            <w:pPr>
              <w:jc w:val="both"/>
              <w:rPr>
                <w:b/>
              </w:rPr>
            </w:pPr>
          </w:p>
          <w:p w:rsidR="00CB2D73" w:rsidRDefault="00CB2D73" w:rsidP="003B4246">
            <w:pPr>
              <w:jc w:val="both"/>
              <w:rPr>
                <w:b/>
              </w:rPr>
            </w:pPr>
          </w:p>
          <w:p w:rsidR="00CB2D73" w:rsidRPr="00581FB9" w:rsidRDefault="00CB2D73" w:rsidP="00E21AD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</w:t>
            </w:r>
            <w:r w:rsidR="00E21AD8">
              <w:rPr>
                <w:b/>
              </w:rPr>
              <w:t>А.П. Чихирьков</w:t>
            </w:r>
          </w:p>
        </w:tc>
      </w:tr>
    </w:tbl>
    <w:p w:rsidR="00CB2D73" w:rsidRPr="00581FB9" w:rsidRDefault="00CB2D73" w:rsidP="00CB2D73">
      <w:pPr>
        <w:jc w:val="both"/>
        <w:rPr>
          <w:b/>
        </w:rPr>
      </w:pPr>
    </w:p>
    <w:p w:rsidR="00CB2D73" w:rsidRPr="00E01289" w:rsidRDefault="00E01289" w:rsidP="00CB2D73">
      <w:pPr>
        <w:jc w:val="both"/>
        <w:rPr>
          <w:b/>
          <w:bCs/>
        </w:rPr>
      </w:pPr>
      <w:r>
        <w:rPr>
          <w:b/>
          <w:bCs/>
        </w:rPr>
        <w:t xml:space="preserve">  </w:t>
      </w:r>
    </w:p>
    <w:p w:rsidR="00CB2D73" w:rsidRPr="00433B34" w:rsidRDefault="00CB2D73" w:rsidP="00CB2D73">
      <w:pPr>
        <w:jc w:val="center"/>
      </w:pPr>
      <w:r w:rsidRPr="00433B34">
        <w:lastRenderedPageBreak/>
        <w:t>ЛИСТ СОГЛАСОВАНИЯ</w:t>
      </w:r>
    </w:p>
    <w:p w:rsidR="00CB2D73" w:rsidRPr="00433B34" w:rsidRDefault="00CB2D73" w:rsidP="00CB2D73">
      <w:pPr>
        <w:jc w:val="center"/>
      </w:pPr>
      <w:r w:rsidRPr="00433B34">
        <w:t xml:space="preserve">проекта решения </w:t>
      </w:r>
      <w:proofErr w:type="gramStart"/>
      <w:r w:rsidRPr="00433B34">
        <w:t>Городской</w:t>
      </w:r>
      <w:proofErr w:type="gramEnd"/>
      <w:r w:rsidRPr="00433B34">
        <w:t xml:space="preserve"> Думы города Усть-Илимска</w:t>
      </w:r>
    </w:p>
    <w:p w:rsidR="00CB2D73" w:rsidRPr="00433B34" w:rsidRDefault="00CB2D73" w:rsidP="00CB2D73">
      <w:pPr>
        <w:jc w:val="center"/>
      </w:pPr>
      <w:r w:rsidRPr="00433B34">
        <w:t>«</w:t>
      </w:r>
      <w:r w:rsidRPr="00CB2D73">
        <w:rPr>
          <w:bCs/>
        </w:rPr>
        <w:t xml:space="preserve">О внесении изменения в Порядок материального и социального обеспечения председателя и аудитора Контрольно-ревизионной комиссии города Усть-Илимска, </w:t>
      </w:r>
      <w:proofErr w:type="gramStart"/>
      <w:r w:rsidRPr="00CB2D73">
        <w:rPr>
          <w:bCs/>
        </w:rPr>
        <w:t>замещающих</w:t>
      </w:r>
      <w:proofErr w:type="gramEnd"/>
      <w:r w:rsidRPr="00CB2D73">
        <w:rPr>
          <w:bCs/>
        </w:rPr>
        <w:t xml:space="preserve"> муниципальные должности в муниципальном образовании город Усть-Илимск, утвержденный решением Городской Думы города Усть-Илимска от 26.01.2022г. № 33/234</w:t>
      </w:r>
      <w:r>
        <w:rPr>
          <w:bCs/>
        </w:rPr>
        <w:t>»</w:t>
      </w:r>
    </w:p>
    <w:p w:rsidR="00CB2D73" w:rsidRPr="00433B34" w:rsidRDefault="00CB2D73" w:rsidP="00CB2D73">
      <w:pPr>
        <w:jc w:val="both"/>
      </w:pPr>
    </w:p>
    <w:p w:rsidR="00CB2D73" w:rsidRPr="00433B34" w:rsidRDefault="00CB2D73" w:rsidP="00CB2D73">
      <w:pPr>
        <w:jc w:val="both"/>
      </w:pPr>
      <w:r w:rsidRPr="00433B34"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CB2D73" w:rsidRPr="00433B34" w:rsidTr="003B4246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  <w:p w:rsidR="00CB2D73" w:rsidRPr="00433B34" w:rsidRDefault="00CB2D73" w:rsidP="00E21AD8">
            <w:pPr>
              <w:jc w:val="both"/>
            </w:pPr>
            <w:r w:rsidRPr="00433B34">
              <w:t xml:space="preserve">Председатель </w:t>
            </w:r>
            <w:r w:rsidR="00E21AD8">
              <w:t>Городской Думы</w:t>
            </w:r>
            <w:r w:rsidRPr="00433B34">
              <w:t xml:space="preserve"> города Усть-Илимска </w:t>
            </w: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  <w:p w:rsidR="00CB2D73" w:rsidRPr="00433B34" w:rsidRDefault="00CB2D73" w:rsidP="003B4246">
            <w:pPr>
              <w:jc w:val="both"/>
            </w:pPr>
          </w:p>
          <w:p w:rsidR="00CB2D73" w:rsidRPr="00433B34" w:rsidRDefault="00E21AD8" w:rsidP="003B4246">
            <w:pPr>
              <w:jc w:val="both"/>
            </w:pPr>
            <w:r>
              <w:t>А.П. Чихирьков</w:t>
            </w:r>
          </w:p>
        </w:tc>
      </w:tr>
      <w:tr w:rsidR="00CB2D73" w:rsidRPr="00433B34" w:rsidTr="003B4246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  <w:r w:rsidRPr="00433B34">
              <w:rPr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CB2D73">
            <w:pPr>
              <w:jc w:val="center"/>
              <w:rPr>
                <w:vertAlign w:val="superscript"/>
              </w:rPr>
            </w:pPr>
            <w:r w:rsidRPr="00433B34">
              <w:rPr>
                <w:vertAlign w:val="superscript"/>
              </w:rPr>
              <w:t>(ФИО)</w:t>
            </w:r>
          </w:p>
        </w:tc>
      </w:tr>
      <w:tr w:rsidR="00CB2D73" w:rsidRPr="00433B34" w:rsidTr="003B4246">
        <w:tc>
          <w:tcPr>
            <w:tcW w:w="675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  <w:r w:rsidRPr="00433B34"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E21AD8">
            <w:pPr>
              <w:jc w:val="both"/>
            </w:pPr>
            <w:r>
              <w:t>98-</w:t>
            </w:r>
            <w:r w:rsidR="00E21AD8">
              <w:t>153</w:t>
            </w:r>
          </w:p>
        </w:tc>
        <w:tc>
          <w:tcPr>
            <w:tcW w:w="1560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E21AD8">
            <w:pPr>
              <w:jc w:val="both"/>
            </w:pPr>
            <w:r>
              <w:t>1</w:t>
            </w:r>
            <w:r w:rsidR="00E21AD8">
              <w:t>005</w:t>
            </w: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  <w:tc>
          <w:tcPr>
            <w:tcW w:w="2517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</w:tr>
    </w:tbl>
    <w:p w:rsidR="00CB2D73" w:rsidRPr="00433B34" w:rsidRDefault="00CB2D73" w:rsidP="00CB2D73">
      <w:pPr>
        <w:jc w:val="both"/>
      </w:pPr>
    </w:p>
    <w:p w:rsidR="00CB2D73" w:rsidRPr="00433B34" w:rsidRDefault="00CB2D73" w:rsidP="00CB2D73">
      <w:pPr>
        <w:jc w:val="both"/>
      </w:pPr>
      <w:r w:rsidRPr="00433B34"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CB2D73" w:rsidRPr="00433B34" w:rsidTr="003B4246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552E4" w:rsidP="003B4246">
            <w:pPr>
              <w:jc w:val="both"/>
            </w:pPr>
            <w:r>
              <w:t>Комитет финансов</w:t>
            </w:r>
            <w:bookmarkStart w:id="0" w:name="_GoBack"/>
            <w:bookmarkEnd w:id="0"/>
            <w:r w:rsidR="00CB2D73" w:rsidRPr="002F315A">
              <w:t xml:space="preserve"> Администрации города Усть-Илимска </w:t>
            </w:r>
          </w:p>
          <w:p w:rsidR="00CB2D73" w:rsidRPr="00433B34" w:rsidRDefault="00CB2D73" w:rsidP="003B4246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  <w:p w:rsidR="00CB2D73" w:rsidRPr="00433B34" w:rsidRDefault="00CB2D73" w:rsidP="003B4246">
            <w:pPr>
              <w:jc w:val="both"/>
            </w:pPr>
          </w:p>
          <w:p w:rsidR="00CB2D73" w:rsidRPr="00433B34" w:rsidRDefault="00CB2D73" w:rsidP="003B4246">
            <w:pPr>
              <w:jc w:val="both"/>
            </w:pPr>
          </w:p>
        </w:tc>
      </w:tr>
      <w:tr w:rsidR="00CB2D73" w:rsidRPr="00433B34" w:rsidTr="003B4246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  <w:r w:rsidRPr="00433B34">
              <w:rPr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CB2D73">
            <w:pPr>
              <w:jc w:val="center"/>
              <w:rPr>
                <w:vertAlign w:val="superscript"/>
              </w:rPr>
            </w:pPr>
            <w:r w:rsidRPr="00433B34">
              <w:rPr>
                <w:vertAlign w:val="superscript"/>
              </w:rPr>
              <w:t>(ФИО)</w:t>
            </w:r>
          </w:p>
        </w:tc>
      </w:tr>
    </w:tbl>
    <w:p w:rsidR="00CB2D73" w:rsidRPr="00433B34" w:rsidRDefault="00CB2D73" w:rsidP="00CB2D7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CB2D73" w:rsidRPr="00433B34" w:rsidTr="003B4246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C552E4" w:rsidRPr="00C552E4" w:rsidRDefault="00C552E4" w:rsidP="00C552E4">
            <w:pPr>
              <w:jc w:val="both"/>
            </w:pPr>
            <w:r w:rsidRPr="00C552E4">
              <w:t xml:space="preserve">Правовой отдел Администрации города Усть-Илимска </w:t>
            </w:r>
          </w:p>
          <w:p w:rsidR="00CB2D73" w:rsidRPr="00433B34" w:rsidRDefault="00CB2D73" w:rsidP="003B4246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</w:tr>
      <w:tr w:rsidR="00CB2D73" w:rsidRPr="00433B34" w:rsidTr="003B4246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  <w:r w:rsidRPr="00433B34">
              <w:rPr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CB2D73">
            <w:pPr>
              <w:jc w:val="center"/>
              <w:rPr>
                <w:vertAlign w:val="superscript"/>
              </w:rPr>
            </w:pPr>
            <w:r w:rsidRPr="00433B34">
              <w:rPr>
                <w:vertAlign w:val="superscript"/>
              </w:rPr>
              <w:t>(ФИО)</w:t>
            </w:r>
          </w:p>
        </w:tc>
      </w:tr>
    </w:tbl>
    <w:p w:rsidR="00CB2D73" w:rsidRPr="00433B34" w:rsidRDefault="00CB2D73" w:rsidP="00CB2D7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CB2D73" w:rsidRPr="00433B34" w:rsidTr="003B4246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</w:pPr>
          </w:p>
        </w:tc>
      </w:tr>
      <w:tr w:rsidR="00CB2D73" w:rsidRPr="00433B34" w:rsidTr="003B4246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  <w:r w:rsidRPr="00433B34">
              <w:rPr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CB2D73" w:rsidRPr="00433B34" w:rsidRDefault="00CB2D73" w:rsidP="003B4246">
            <w:pPr>
              <w:jc w:val="both"/>
              <w:rPr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CB2D73" w:rsidRPr="00433B34" w:rsidRDefault="00CB2D73" w:rsidP="00CB2D73">
            <w:pPr>
              <w:jc w:val="center"/>
              <w:rPr>
                <w:vertAlign w:val="superscript"/>
              </w:rPr>
            </w:pPr>
            <w:r w:rsidRPr="00433B34">
              <w:rPr>
                <w:vertAlign w:val="superscript"/>
              </w:rPr>
              <w:t>(ФИО)</w:t>
            </w:r>
          </w:p>
        </w:tc>
      </w:tr>
    </w:tbl>
    <w:p w:rsidR="00CB2D73" w:rsidRPr="00433B34" w:rsidRDefault="00CB2D73" w:rsidP="00CB2D73">
      <w:pPr>
        <w:jc w:val="both"/>
      </w:pPr>
    </w:p>
    <w:p w:rsidR="00CB2D73" w:rsidRPr="00433B34" w:rsidRDefault="00CB2D73" w:rsidP="00CB2D7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CB2D73" w:rsidRPr="00433B34" w:rsidTr="003B4246">
        <w:tc>
          <w:tcPr>
            <w:tcW w:w="3369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  <w:r w:rsidRPr="00433B34">
              <w:t>Вид акта:</w:t>
            </w:r>
          </w:p>
          <w:p w:rsidR="00CB2D73" w:rsidRPr="00433B34" w:rsidRDefault="00CB2D73" w:rsidP="003B4246">
            <w:pPr>
              <w:jc w:val="both"/>
            </w:pPr>
            <w:r w:rsidRPr="00433B34">
              <w:sym w:font="Symbol" w:char="F0FF"/>
            </w:r>
            <w:r w:rsidRPr="00433B34">
              <w:t xml:space="preserve"> нормативный</w:t>
            </w:r>
            <w:r w:rsidRPr="00433B34">
              <w:tab/>
            </w:r>
            <w:r w:rsidRPr="00433B34">
              <w:tab/>
            </w:r>
          </w:p>
          <w:p w:rsidR="00CB2D73" w:rsidRPr="00433B34" w:rsidRDefault="00CB2D73" w:rsidP="003B4246">
            <w:pPr>
              <w:jc w:val="both"/>
            </w:pPr>
            <w:r w:rsidRPr="00433B34">
              <w:sym w:font="Symbol" w:char="F0FF"/>
            </w:r>
            <w:r w:rsidRPr="00433B34">
              <w:t xml:space="preserve"> не нормативный</w:t>
            </w:r>
            <w:r w:rsidRPr="00433B34">
              <w:tab/>
            </w:r>
          </w:p>
        </w:tc>
        <w:tc>
          <w:tcPr>
            <w:tcW w:w="6202" w:type="dxa"/>
            <w:shd w:val="clear" w:color="auto" w:fill="auto"/>
          </w:tcPr>
          <w:p w:rsidR="00CB2D73" w:rsidRPr="00433B34" w:rsidRDefault="00CB2D73" w:rsidP="003B4246">
            <w:pPr>
              <w:jc w:val="both"/>
            </w:pPr>
            <w:r w:rsidRPr="00433B34">
              <w:t>Необходима (проведена) антикоррупционная экспертиза:</w:t>
            </w:r>
          </w:p>
          <w:p w:rsidR="00CB2D73" w:rsidRPr="00433B34" w:rsidRDefault="00CB2D73" w:rsidP="003B4246">
            <w:pPr>
              <w:jc w:val="both"/>
            </w:pPr>
            <w:r w:rsidRPr="00433B34">
              <w:sym w:font="Symbol" w:char="F0FF"/>
            </w:r>
            <w:r w:rsidRPr="00433B34">
              <w:t xml:space="preserve"> да</w:t>
            </w:r>
            <w:r w:rsidRPr="00433B34">
              <w:tab/>
            </w:r>
          </w:p>
          <w:p w:rsidR="00CB2D73" w:rsidRPr="00433B34" w:rsidRDefault="00CB2D73" w:rsidP="003B4246">
            <w:pPr>
              <w:jc w:val="both"/>
            </w:pPr>
            <w:r w:rsidRPr="00433B34">
              <w:sym w:font="Symbol" w:char="F0FF"/>
            </w:r>
            <w:r w:rsidRPr="00433B34">
              <w:t xml:space="preserve"> нет</w:t>
            </w:r>
            <w:r w:rsidRPr="00433B34">
              <w:tab/>
            </w:r>
          </w:p>
        </w:tc>
      </w:tr>
    </w:tbl>
    <w:p w:rsidR="00CB2D73" w:rsidRPr="00433B34" w:rsidRDefault="00CB2D73" w:rsidP="00CB2D73">
      <w:pPr>
        <w:jc w:val="both"/>
      </w:pPr>
    </w:p>
    <w:p w:rsidR="00CB2D73" w:rsidRPr="00433B34" w:rsidRDefault="00CB2D73" w:rsidP="00CB2D73">
      <w:pPr>
        <w:jc w:val="both"/>
      </w:pPr>
      <w:r w:rsidRPr="00433B34">
        <w:t xml:space="preserve">В </w:t>
      </w:r>
      <w:proofErr w:type="gramStart"/>
      <w:r w:rsidRPr="00433B34">
        <w:t>случае</w:t>
      </w:r>
      <w:proofErr w:type="gramEnd"/>
      <w:r w:rsidRPr="00433B34">
        <w:t xml:space="preserve"> внесения изменений в ранее принятый муниципальный правовой акт, указать причину внесения изменений:</w:t>
      </w:r>
    </w:p>
    <w:p w:rsidR="00CB2D73" w:rsidRPr="00433B34" w:rsidRDefault="00CB2D73" w:rsidP="00CB2D73">
      <w:pPr>
        <w:jc w:val="both"/>
      </w:pPr>
      <w:r w:rsidRPr="00433B34">
        <w:sym w:font="Symbol" w:char="F0FF"/>
      </w:r>
      <w:r w:rsidRPr="00433B34"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433B34">
        <w:tab/>
      </w:r>
    </w:p>
    <w:p w:rsidR="00CB2D73" w:rsidRPr="00433B34" w:rsidRDefault="00CB2D73" w:rsidP="00CB2D73">
      <w:pPr>
        <w:jc w:val="both"/>
      </w:pPr>
      <w:r w:rsidRPr="00433B34">
        <w:sym w:font="Symbol" w:char="F0FF"/>
      </w:r>
      <w:r w:rsidRPr="00433B34"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CB2D73" w:rsidRPr="00433B34" w:rsidRDefault="00CB2D73" w:rsidP="00CB2D73">
      <w:pPr>
        <w:jc w:val="both"/>
      </w:pPr>
      <w:r w:rsidRPr="00433B34">
        <w:sym w:font="Symbol" w:char="F0FF"/>
      </w:r>
      <w:r w:rsidRPr="00433B34">
        <w:t xml:space="preserve"> иные причины</w:t>
      </w:r>
    </w:p>
    <w:p w:rsidR="00CB2D73" w:rsidRPr="00433B34" w:rsidRDefault="00CB2D73" w:rsidP="00CB2D73">
      <w:pPr>
        <w:jc w:val="both"/>
      </w:pPr>
    </w:p>
    <w:p w:rsidR="00CB2D73" w:rsidRPr="00433B34" w:rsidRDefault="00CB2D73" w:rsidP="00CB2D73">
      <w:pPr>
        <w:jc w:val="both"/>
      </w:pPr>
      <w:r w:rsidRPr="00433B34">
        <w:t>Рассылка:</w:t>
      </w:r>
    </w:p>
    <w:p w:rsidR="00CB2D73" w:rsidRPr="00433B34" w:rsidRDefault="00CB2D73" w:rsidP="00CB2D73">
      <w:pPr>
        <w:jc w:val="both"/>
      </w:pPr>
      <w:r w:rsidRPr="00433B34">
        <w:t>3 экз. – в дело</w:t>
      </w:r>
    </w:p>
    <w:p w:rsidR="00CB2D73" w:rsidRPr="00433B34" w:rsidRDefault="00CB2D73" w:rsidP="00CB2D73">
      <w:pPr>
        <w:jc w:val="both"/>
      </w:pPr>
      <w:r w:rsidRPr="00433B34">
        <w:t xml:space="preserve">1 экз. – исполнителю </w:t>
      </w:r>
    </w:p>
    <w:p w:rsidR="00CB2D73" w:rsidRPr="00433B34" w:rsidRDefault="00CB2D73" w:rsidP="00CB2D73">
      <w:pPr>
        <w:jc w:val="both"/>
      </w:pPr>
      <w:r w:rsidRPr="00433B34">
        <w:sym w:font="Symbol" w:char="F0FF"/>
      </w:r>
      <w:r w:rsidRPr="00433B34">
        <w:t xml:space="preserve"> в газету «Усть-Илимск </w:t>
      </w:r>
      <w:proofErr w:type="gramStart"/>
      <w:r w:rsidRPr="00433B34">
        <w:t>ОФИЦИАЛЬНЫЙ</w:t>
      </w:r>
      <w:proofErr w:type="gramEnd"/>
      <w:r w:rsidRPr="00433B34">
        <w:t>»</w:t>
      </w:r>
    </w:p>
    <w:p w:rsidR="00CB2D73" w:rsidRPr="00433B34" w:rsidRDefault="00CB2D73" w:rsidP="00CB2D73">
      <w:pPr>
        <w:jc w:val="both"/>
      </w:pPr>
      <w:r w:rsidRPr="00433B34">
        <w:sym w:font="Symbol" w:char="F0FF"/>
      </w:r>
      <w:r w:rsidRPr="00433B34">
        <w:t xml:space="preserve"> на официальный сайт муниципального образования                     </w:t>
      </w:r>
    </w:p>
    <w:p w:rsidR="00CB2D73" w:rsidRPr="00433B34" w:rsidRDefault="00CB2D73" w:rsidP="00CB2D73">
      <w:pPr>
        <w:jc w:val="both"/>
      </w:pPr>
    </w:p>
    <w:p w:rsidR="00CB2D73" w:rsidRPr="00433B34" w:rsidRDefault="00CB2D73" w:rsidP="00CB2D73">
      <w:pPr>
        <w:jc w:val="both"/>
      </w:pPr>
    </w:p>
    <w:p w:rsidR="00CB2D73" w:rsidRPr="00433B34" w:rsidRDefault="00CB2D73" w:rsidP="00CB2D73">
      <w:pPr>
        <w:jc w:val="both"/>
      </w:pPr>
    </w:p>
    <w:p w:rsidR="00CB2D73" w:rsidRDefault="00CB2D73" w:rsidP="00CB2D73">
      <w:pPr>
        <w:jc w:val="both"/>
        <w:rPr>
          <w:b/>
        </w:rPr>
      </w:pPr>
    </w:p>
    <w:p w:rsidR="00CB2D73" w:rsidRPr="00AA4081" w:rsidRDefault="00CB2D73" w:rsidP="000F6E8A">
      <w:pPr>
        <w:autoSpaceDE w:val="0"/>
        <w:autoSpaceDN w:val="0"/>
        <w:adjustRightInd w:val="0"/>
        <w:rPr>
          <w:rFonts w:eastAsiaTheme="minorHAnsi"/>
          <w:b/>
          <w:iCs/>
          <w:lang w:eastAsia="en-US"/>
        </w:rPr>
      </w:pPr>
    </w:p>
    <w:sectPr w:rsidR="00CB2D73" w:rsidRPr="00AA4081" w:rsidSect="00EE33A7">
      <w:headerReference w:type="even" r:id="rId8"/>
      <w:headerReference w:type="default" r:id="rId9"/>
      <w:pgSz w:w="11907" w:h="16840" w:code="9"/>
      <w:pgMar w:top="1134" w:right="567" w:bottom="567" w:left="141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6A5" w:rsidRDefault="005056A5">
      <w:r>
        <w:separator/>
      </w:r>
    </w:p>
  </w:endnote>
  <w:endnote w:type="continuationSeparator" w:id="0">
    <w:p w:rsidR="005056A5" w:rsidRDefault="0050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6A5" w:rsidRDefault="005056A5">
      <w:r>
        <w:separator/>
      </w:r>
    </w:p>
  </w:footnote>
  <w:footnote w:type="continuationSeparator" w:id="0">
    <w:p w:rsidR="005056A5" w:rsidRDefault="00505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61" w:rsidRDefault="00292961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2961" w:rsidRDefault="0029296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61" w:rsidRDefault="00292961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52E4">
      <w:rPr>
        <w:rStyle w:val="a5"/>
        <w:noProof/>
      </w:rPr>
      <w:t>3</w:t>
    </w:r>
    <w:r>
      <w:rPr>
        <w:rStyle w:val="a5"/>
      </w:rPr>
      <w:fldChar w:fldCharType="end"/>
    </w:r>
  </w:p>
  <w:p w:rsidR="00292961" w:rsidRDefault="002929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1C"/>
    <w:rsid w:val="0000313A"/>
    <w:rsid w:val="000035E0"/>
    <w:rsid w:val="00005017"/>
    <w:rsid w:val="000154F0"/>
    <w:rsid w:val="0003675F"/>
    <w:rsid w:val="00044A49"/>
    <w:rsid w:val="0005664E"/>
    <w:rsid w:val="00062718"/>
    <w:rsid w:val="00075F8F"/>
    <w:rsid w:val="000832FC"/>
    <w:rsid w:val="00084B58"/>
    <w:rsid w:val="000858CE"/>
    <w:rsid w:val="00086999"/>
    <w:rsid w:val="000902C3"/>
    <w:rsid w:val="00096A57"/>
    <w:rsid w:val="000A073A"/>
    <w:rsid w:val="000B70DE"/>
    <w:rsid w:val="000E1441"/>
    <w:rsid w:val="000E776A"/>
    <w:rsid w:val="000F6E8A"/>
    <w:rsid w:val="001019C8"/>
    <w:rsid w:val="0010688E"/>
    <w:rsid w:val="00113623"/>
    <w:rsid w:val="00113711"/>
    <w:rsid w:val="0011578A"/>
    <w:rsid w:val="0014550E"/>
    <w:rsid w:val="00154762"/>
    <w:rsid w:val="001839B2"/>
    <w:rsid w:val="00192718"/>
    <w:rsid w:val="001B5574"/>
    <w:rsid w:val="001B6659"/>
    <w:rsid w:val="001D00F8"/>
    <w:rsid w:val="001D438F"/>
    <w:rsid w:val="001E5679"/>
    <w:rsid w:val="00202884"/>
    <w:rsid w:val="00203D55"/>
    <w:rsid w:val="0021527B"/>
    <w:rsid w:val="00215E4D"/>
    <w:rsid w:val="00230E17"/>
    <w:rsid w:val="00252458"/>
    <w:rsid w:val="002526A3"/>
    <w:rsid w:val="0025671C"/>
    <w:rsid w:val="00262E8C"/>
    <w:rsid w:val="002646C7"/>
    <w:rsid w:val="00284C8A"/>
    <w:rsid w:val="00292961"/>
    <w:rsid w:val="002A11E4"/>
    <w:rsid w:val="002A25B5"/>
    <w:rsid w:val="002C1B1A"/>
    <w:rsid w:val="002D638F"/>
    <w:rsid w:val="002E43CE"/>
    <w:rsid w:val="002E54C2"/>
    <w:rsid w:val="002E6A49"/>
    <w:rsid w:val="002F486D"/>
    <w:rsid w:val="00301824"/>
    <w:rsid w:val="00317D9B"/>
    <w:rsid w:val="003246D9"/>
    <w:rsid w:val="0035134B"/>
    <w:rsid w:val="00366AD2"/>
    <w:rsid w:val="0036711F"/>
    <w:rsid w:val="00367546"/>
    <w:rsid w:val="0037401F"/>
    <w:rsid w:val="00375F8B"/>
    <w:rsid w:val="00392291"/>
    <w:rsid w:val="003A2092"/>
    <w:rsid w:val="003A2CD5"/>
    <w:rsid w:val="003B67BB"/>
    <w:rsid w:val="003C39BF"/>
    <w:rsid w:val="003E3A89"/>
    <w:rsid w:val="00416FB0"/>
    <w:rsid w:val="00422333"/>
    <w:rsid w:val="004543CC"/>
    <w:rsid w:val="00463DF2"/>
    <w:rsid w:val="00470293"/>
    <w:rsid w:val="004713B9"/>
    <w:rsid w:val="00477152"/>
    <w:rsid w:val="00483AFF"/>
    <w:rsid w:val="004930A1"/>
    <w:rsid w:val="004A0017"/>
    <w:rsid w:val="004A07FA"/>
    <w:rsid w:val="004A4113"/>
    <w:rsid w:val="004A75F6"/>
    <w:rsid w:val="004B6769"/>
    <w:rsid w:val="004C6303"/>
    <w:rsid w:val="004C7A24"/>
    <w:rsid w:val="004E11D1"/>
    <w:rsid w:val="004F7945"/>
    <w:rsid w:val="005056A5"/>
    <w:rsid w:val="00514FF3"/>
    <w:rsid w:val="00516DD1"/>
    <w:rsid w:val="00517590"/>
    <w:rsid w:val="005906A2"/>
    <w:rsid w:val="005A3F1D"/>
    <w:rsid w:val="005C3DBE"/>
    <w:rsid w:val="005E6828"/>
    <w:rsid w:val="005F5EC1"/>
    <w:rsid w:val="00624EEE"/>
    <w:rsid w:val="006400EC"/>
    <w:rsid w:val="006531B8"/>
    <w:rsid w:val="006535B4"/>
    <w:rsid w:val="00665B4E"/>
    <w:rsid w:val="006835B0"/>
    <w:rsid w:val="00685116"/>
    <w:rsid w:val="0068519E"/>
    <w:rsid w:val="006923CC"/>
    <w:rsid w:val="006A3C6A"/>
    <w:rsid w:val="006B4BD1"/>
    <w:rsid w:val="006D75A7"/>
    <w:rsid w:val="006F6562"/>
    <w:rsid w:val="006F79E9"/>
    <w:rsid w:val="0070249A"/>
    <w:rsid w:val="0071543F"/>
    <w:rsid w:val="00744DBD"/>
    <w:rsid w:val="007477BD"/>
    <w:rsid w:val="00747A47"/>
    <w:rsid w:val="00755678"/>
    <w:rsid w:val="007854A9"/>
    <w:rsid w:val="007A215C"/>
    <w:rsid w:val="007D1C24"/>
    <w:rsid w:val="007D28DA"/>
    <w:rsid w:val="007E41E3"/>
    <w:rsid w:val="00817ECA"/>
    <w:rsid w:val="00844B38"/>
    <w:rsid w:val="00850805"/>
    <w:rsid w:val="008568A5"/>
    <w:rsid w:val="0087273A"/>
    <w:rsid w:val="00886C83"/>
    <w:rsid w:val="00895909"/>
    <w:rsid w:val="008A3C30"/>
    <w:rsid w:val="008A45E4"/>
    <w:rsid w:val="008A4E5B"/>
    <w:rsid w:val="008B22DD"/>
    <w:rsid w:val="008B3A04"/>
    <w:rsid w:val="008F167F"/>
    <w:rsid w:val="008F460D"/>
    <w:rsid w:val="00907FB6"/>
    <w:rsid w:val="00922305"/>
    <w:rsid w:val="00941DC7"/>
    <w:rsid w:val="0094706D"/>
    <w:rsid w:val="009539F7"/>
    <w:rsid w:val="00993738"/>
    <w:rsid w:val="009A75C0"/>
    <w:rsid w:val="009B6381"/>
    <w:rsid w:val="009C2B81"/>
    <w:rsid w:val="009D16FC"/>
    <w:rsid w:val="009D336B"/>
    <w:rsid w:val="00A0060D"/>
    <w:rsid w:val="00A14C8F"/>
    <w:rsid w:val="00A255DF"/>
    <w:rsid w:val="00A279C2"/>
    <w:rsid w:val="00A32460"/>
    <w:rsid w:val="00A55EF1"/>
    <w:rsid w:val="00A62ADC"/>
    <w:rsid w:val="00A640E4"/>
    <w:rsid w:val="00A95469"/>
    <w:rsid w:val="00AA4081"/>
    <w:rsid w:val="00AA4221"/>
    <w:rsid w:val="00AB6E42"/>
    <w:rsid w:val="00AC7D33"/>
    <w:rsid w:val="00AE4BF8"/>
    <w:rsid w:val="00AE6515"/>
    <w:rsid w:val="00AF7757"/>
    <w:rsid w:val="00B269AE"/>
    <w:rsid w:val="00B57279"/>
    <w:rsid w:val="00B62FD1"/>
    <w:rsid w:val="00B758EB"/>
    <w:rsid w:val="00B80110"/>
    <w:rsid w:val="00BA1A19"/>
    <w:rsid w:val="00BB3544"/>
    <w:rsid w:val="00BB7F5C"/>
    <w:rsid w:val="00BF3F56"/>
    <w:rsid w:val="00BF4033"/>
    <w:rsid w:val="00BF4EBD"/>
    <w:rsid w:val="00BF5A9D"/>
    <w:rsid w:val="00C45196"/>
    <w:rsid w:val="00C457B0"/>
    <w:rsid w:val="00C4660A"/>
    <w:rsid w:val="00C50EE6"/>
    <w:rsid w:val="00C552E4"/>
    <w:rsid w:val="00C634A8"/>
    <w:rsid w:val="00C65FF0"/>
    <w:rsid w:val="00C66935"/>
    <w:rsid w:val="00C92EBE"/>
    <w:rsid w:val="00CB2226"/>
    <w:rsid w:val="00CB2D73"/>
    <w:rsid w:val="00CF35CA"/>
    <w:rsid w:val="00D07B1D"/>
    <w:rsid w:val="00D27B79"/>
    <w:rsid w:val="00D40121"/>
    <w:rsid w:val="00D41759"/>
    <w:rsid w:val="00D442F1"/>
    <w:rsid w:val="00D60C5B"/>
    <w:rsid w:val="00D625B1"/>
    <w:rsid w:val="00D64258"/>
    <w:rsid w:val="00D8165B"/>
    <w:rsid w:val="00D831E3"/>
    <w:rsid w:val="00D9038A"/>
    <w:rsid w:val="00D95B8F"/>
    <w:rsid w:val="00DA6B9C"/>
    <w:rsid w:val="00DB120A"/>
    <w:rsid w:val="00DB43F4"/>
    <w:rsid w:val="00DC7DCC"/>
    <w:rsid w:val="00DD7981"/>
    <w:rsid w:val="00DE3918"/>
    <w:rsid w:val="00DF2FC3"/>
    <w:rsid w:val="00DF481C"/>
    <w:rsid w:val="00E01289"/>
    <w:rsid w:val="00E06C8B"/>
    <w:rsid w:val="00E0739F"/>
    <w:rsid w:val="00E17196"/>
    <w:rsid w:val="00E20421"/>
    <w:rsid w:val="00E21AD8"/>
    <w:rsid w:val="00E23BEC"/>
    <w:rsid w:val="00E36E26"/>
    <w:rsid w:val="00E3764E"/>
    <w:rsid w:val="00E437DE"/>
    <w:rsid w:val="00E70619"/>
    <w:rsid w:val="00E70A9C"/>
    <w:rsid w:val="00EA77EC"/>
    <w:rsid w:val="00EC1741"/>
    <w:rsid w:val="00EC238D"/>
    <w:rsid w:val="00EC7569"/>
    <w:rsid w:val="00ED562A"/>
    <w:rsid w:val="00EE33A7"/>
    <w:rsid w:val="00EF4CAB"/>
    <w:rsid w:val="00EF646F"/>
    <w:rsid w:val="00F2588D"/>
    <w:rsid w:val="00F27F78"/>
    <w:rsid w:val="00F4200F"/>
    <w:rsid w:val="00F566D3"/>
    <w:rsid w:val="00F6026C"/>
    <w:rsid w:val="00F6186F"/>
    <w:rsid w:val="00F67F8F"/>
    <w:rsid w:val="00F8408D"/>
    <w:rsid w:val="00F85880"/>
    <w:rsid w:val="00FB2921"/>
    <w:rsid w:val="00FD1C9C"/>
    <w:rsid w:val="00F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4</TotalTime>
  <Pages>1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Черепанова Лилия Павловна</dc:creator>
  <cp:lastModifiedBy>Городская Дума города Усть-Илимска</cp:lastModifiedBy>
  <cp:revision>4</cp:revision>
  <cp:lastPrinted>2026-03-17T05:59:00Z</cp:lastPrinted>
  <dcterms:created xsi:type="dcterms:W3CDTF">2026-03-17T05:52:00Z</dcterms:created>
  <dcterms:modified xsi:type="dcterms:W3CDTF">2026-03-17T05:59:00Z</dcterms:modified>
</cp:coreProperties>
</file>